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2EA0" w:rsidRDefault="00572EA0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572EA0" w:rsidRDefault="00572EA0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572EA0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572EA0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572EA0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0406E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39А (38А)- ТЖ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0051DB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0406E1" w:rsidRPr="000406E1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0406E1" w:rsidRPr="000406E1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0406E1" w:rsidRPr="000406E1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0406E1">
        <w:rPr>
          <w:u w:val="single"/>
        </w:rPr>
        <w:t xml:space="preserve"> 39А (38А)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0406E1" w:rsidRPr="000406E1">
        <w:rPr>
          <w:rStyle w:val="aa"/>
        </w:rPr>
        <w:t xml:space="preserve"> Уборщик служебных помещений, 2 разряд (Уборщик производственных и служебных помещений)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0406E1" w:rsidRPr="000406E1">
        <w:rPr>
          <w:rStyle w:val="aa"/>
        </w:rPr>
        <w:t xml:space="preserve"> 19258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0051D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051DB" w:rsidRPr="00D31824" w:rsidRDefault="000051DB" w:rsidP="000051DB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0051D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051DB" w:rsidRDefault="000051DB" w:rsidP="000051DB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0051D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051DB" w:rsidRDefault="000051DB" w:rsidP="000051DB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051DB" w:rsidRDefault="000051DB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0051DB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0051DB" w:rsidRPr="00D31824" w:rsidRDefault="000051DB" w:rsidP="000051DB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t xml:space="preserve">±0,2 ˚С; ±3,0 %; ± (0,05 +0,05V) - для 0.1-1 м/с, ± </w:t>
            </w:r>
            <w:r>
              <w:lastRenderedPageBreak/>
              <w:t>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051DB" w:rsidRPr="00D31824" w:rsidRDefault="000051DB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</w:t>
            </w:r>
            <w:r>
              <w:lastRenderedPageBreak/>
              <w:t>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572EA0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572EA0" w:rsidRPr="00D31824" w:rsidTr="00572EA0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EA0" w:rsidRPr="00D31824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572EA0" w:rsidRPr="00D31824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572EA0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EA0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572EA0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572EA0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Помещения школы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22.</w:t>
            </w:r>
            <w:r w:rsidR="00886157"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43.7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0406E1" w:rsidP="005859B9">
      <w:fldSimple w:instr=" DOCVARIABLE operac \* MERGEFORMAT ">
        <w:r w:rsidR="00B04AED" w:rsidRPr="00B04AED">
          <w:t xml:space="preserve"> Уборка помещений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w"/>
            <w:bookmarkEnd w:id="27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w"/>
            <w:bookmarkEnd w:id="3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w"/>
            <w:bookmarkEnd w:id="3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w"/>
            <w:bookmarkEnd w:id="3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lastRenderedPageBreak/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w"/>
            <w:bookmarkEnd w:id="4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w"/>
            <w:bookmarkEnd w:id="42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w"/>
            <w:bookmarkEnd w:id="44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w"/>
            <w:bookmarkEnd w:id="4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8" w:name="bm_4_1_w"/>
            <w:bookmarkEnd w:id="48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w"/>
            <w:bookmarkEnd w:id="4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w"/>
            <w:bookmarkEnd w:id="50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w"/>
            <w:bookmarkEnd w:id="5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8615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8615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8615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8615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0051DB" w:rsidTr="000051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0051DB" w:rsidP="00A113FF">
            <w:pPr>
              <w:pStyle w:val="a8"/>
            </w:pPr>
            <w:r w:rsidRPr="000051DB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0051DB" w:rsidP="00A113FF">
            <w:pPr>
              <w:pStyle w:val="a8"/>
            </w:pPr>
            <w:r w:rsidRPr="000051DB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0051DB" w:rsidP="00A113FF">
            <w:pPr>
              <w:pStyle w:val="a8"/>
            </w:pPr>
            <w:r w:rsidRPr="000051DB">
              <w:t>Лобачева Наталья Владиславовна</w:t>
            </w:r>
          </w:p>
        </w:tc>
      </w:tr>
      <w:tr w:rsidR="00842548" w:rsidRPr="000051DB" w:rsidTr="000051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0051DB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0051DB" w:rsidRDefault="000051DB" w:rsidP="00A113FF">
            <w:pPr>
              <w:pStyle w:val="a8"/>
            </w:pPr>
            <w:r w:rsidRPr="000051DB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0051DB" w:rsidRDefault="000051DB" w:rsidP="00A113FF">
            <w:pPr>
              <w:pStyle w:val="a8"/>
            </w:pPr>
            <w:r w:rsidRPr="000051DB">
              <w:t>Богомолов Сергей Алексеевич</w:t>
            </w:r>
          </w:p>
        </w:tc>
      </w:tr>
      <w:tr w:rsidR="00842548" w:rsidRPr="000051DB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lastRenderedPageBreak/>
        <w:t>11. Заключение о соответствии требованиям:</w:t>
      </w:r>
      <w:r w:rsidRPr="00D31824">
        <w:rPr>
          <w:rStyle w:val="a7"/>
        </w:rPr>
        <w:br/>
      </w:r>
      <w:r w:rsidR="00B04AED">
        <w:rPr>
          <w:bCs/>
        </w:rPr>
        <w:fldChar w:fldCharType="begin"/>
      </w:r>
      <w:r w:rsidR="00B04AED">
        <w:rPr>
          <w:bCs/>
        </w:rPr>
        <w:instrText xml:space="preserve"> DOCVARIABLE att_zakl \* MERGEFORMAT </w:instrText>
      </w:r>
      <w:r w:rsidR="00B04AED">
        <w:rPr>
          <w:bCs/>
        </w:rPr>
        <w:fldChar w:fldCharType="separate"/>
      </w:r>
      <w:r w:rsidR="00886157" w:rsidRPr="00886157">
        <w:rPr>
          <w:bCs/>
        </w:rPr>
        <w:t>-</w:t>
      </w:r>
      <w:r w:rsidR="00886157" w:rsidRPr="00886157">
        <w:t xml:space="preserve"> фактический уровень вредного фактора соответствует гигиеническим нормативам;</w:t>
      </w:r>
      <w:r w:rsidR="00B04AED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886157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DF6422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0051DB" w:rsidTr="000051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0051DB" w:rsidP="00A113FF">
            <w:pPr>
              <w:pStyle w:val="a8"/>
            </w:pPr>
            <w:r w:rsidRPr="000051DB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0051DB" w:rsidP="00A113FF">
            <w:pPr>
              <w:pStyle w:val="a8"/>
            </w:pPr>
            <w:r w:rsidRPr="000051DB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0051DB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0051DB" w:rsidRDefault="000051DB" w:rsidP="00A113FF">
            <w:pPr>
              <w:pStyle w:val="a8"/>
            </w:pPr>
            <w:r w:rsidRPr="000051DB">
              <w:t>Пугачева Елена Александровна</w:t>
            </w:r>
          </w:p>
        </w:tc>
      </w:tr>
      <w:tr w:rsidR="00842548" w:rsidRPr="000051DB" w:rsidTr="000051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0051D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0051DB" w:rsidRDefault="000051DB" w:rsidP="00A113FF">
            <w:pPr>
              <w:pStyle w:val="a8"/>
              <w:rPr>
                <w:b/>
                <w:vertAlign w:val="superscript"/>
              </w:rPr>
            </w:pPr>
            <w:r w:rsidRPr="000051DB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EA0" w:rsidRDefault="00572EA0" w:rsidP="0076042D">
      <w:pPr>
        <w:pStyle w:val="a9"/>
      </w:pPr>
      <w:r>
        <w:separator/>
      </w:r>
    </w:p>
  </w:endnote>
  <w:endnote w:type="continuationSeparator" w:id="0">
    <w:p w:rsidR="00572EA0" w:rsidRDefault="00572EA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1A3" w:rsidRDefault="006041A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0406E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39А (38А)- ТЖ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DF6422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DF6422" w:rsidRPr="00DF6422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1A3" w:rsidRDefault="006041A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EA0" w:rsidRDefault="00572EA0" w:rsidP="0076042D">
      <w:pPr>
        <w:pStyle w:val="a9"/>
      </w:pPr>
      <w:r>
        <w:separator/>
      </w:r>
    </w:p>
  </w:footnote>
  <w:footnote w:type="continuationSeparator" w:id="0">
    <w:p w:rsidR="00572EA0" w:rsidRDefault="00572EA0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1A3" w:rsidRDefault="006041A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1A3" w:rsidRDefault="006041A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1A3" w:rsidRDefault="006041A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6;  38А, 39А (38А), 40А (38А), 41А (38А), 42А (38А), 43А (38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hk_smena" w:val="1"/>
    <w:docVar w:name="class" w:val=" 2 "/>
    <w:docVar w:name="close_doc_flag" w:val="0"/>
    <w:docVar w:name="co_classes" w:val=" 8;10;6;1;0.5;8; "/>
    <w:docVar w:name="codeok" w:val=" 19258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actor_guid" w:val="0544908A500A4819AB7304279E1029F8"/>
    <w:docVar w:name="fill_date" w:val="26.11.2020"/>
    <w:docVar w:name="footer_num" w:val="Протокол № 39А (38А)- ТЖ - 2327/2020/СОУТ"/>
    <w:docVar w:name="grid_data" w:val="8;10;6;1;0.5;9; "/>
    <w:docVar w:name="grid_data232" w:val="8;6;1;1;9;1; "/>
    <w:docVar w:name="grid_data31" w:val="50;6;1;55;9;1; "/>
    <w:docVar w:name="grid_data32" w:val="35;6;1;45;9;1; "/>
    <w:docVar w:name="grid_data41" w:val="8;60;6;1;120;9; "/>
    <w:docVar w:name="grid_data42" w:val="1;5;6;8;60;7; "/>
    <w:docVar w:name="grid_data43" w:val="5;60;8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9А (38А)- ТЖ - 2327/2020/СОУТ"/>
    <w:docVar w:name="num_form" w:val="2"/>
    <w:docVar w:name="oborud" w:val=" Не применяется "/>
    <w:docVar w:name="operac" w:val=" Уборка помещений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0E23CE212F67410CAA673BC1908DE806"/>
    <w:docVar w:name="rm_id" w:val="39"/>
    <w:docVar w:name="rm_name" w:val=" Уборщик служебных помещений, 2 разряд (Уборщик производственных и служебных помещений) "/>
    <w:docVar w:name="rm_number" w:val=" 39А (38А)"/>
    <w:docVar w:name="sex" w:val="w"/>
    <w:docVar w:name="sex_title" w:val="- женски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32"/>
    <w:docVar w:name="tools" w:val=" Не используются "/>
    <w:docVar w:name="version" w:val="51"/>
  </w:docVars>
  <w:rsids>
    <w:rsidRoot w:val="00572EA0"/>
    <w:rsid w:val="000051DB"/>
    <w:rsid w:val="00025683"/>
    <w:rsid w:val="000406E1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34932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563E94"/>
    <w:rsid w:val="00572EA0"/>
    <w:rsid w:val="00576095"/>
    <w:rsid w:val="005859B9"/>
    <w:rsid w:val="005A3A36"/>
    <w:rsid w:val="005B466C"/>
    <w:rsid w:val="005B7FE8"/>
    <w:rsid w:val="005C0A9A"/>
    <w:rsid w:val="006041A3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86157"/>
    <w:rsid w:val="008D5F6D"/>
    <w:rsid w:val="008E68DE"/>
    <w:rsid w:val="0090588D"/>
    <w:rsid w:val="0092778A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04AED"/>
    <w:rsid w:val="00B50553"/>
    <w:rsid w:val="00B617C4"/>
    <w:rsid w:val="00BA5029"/>
    <w:rsid w:val="00BC06A6"/>
    <w:rsid w:val="00BC2F3C"/>
    <w:rsid w:val="00C02263"/>
    <w:rsid w:val="00C02721"/>
    <w:rsid w:val="00C20ED7"/>
    <w:rsid w:val="00C3083C"/>
    <w:rsid w:val="00C42395"/>
    <w:rsid w:val="00CE3307"/>
    <w:rsid w:val="00D31824"/>
    <w:rsid w:val="00D76DF8"/>
    <w:rsid w:val="00DB5302"/>
    <w:rsid w:val="00DD6B1F"/>
    <w:rsid w:val="00DF6422"/>
    <w:rsid w:val="00E124F4"/>
    <w:rsid w:val="00E36337"/>
    <w:rsid w:val="00E732FA"/>
    <w:rsid w:val="00EB72AD"/>
    <w:rsid w:val="00EC37A1"/>
    <w:rsid w:val="00EF3DC4"/>
    <w:rsid w:val="00F423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6238239C-AF59-48DD-B720-AA9B56FE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2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2020-11-20T09:00:00Z</dcterms:created>
  <dcterms:modified xsi:type="dcterms:W3CDTF">2020-11-26T13:42:00Z</dcterms:modified>
</cp:coreProperties>
</file>